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4B5096B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0029CE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4D75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1B4D75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1B4D75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4D75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1B4D75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5067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4D75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1B4D75">
              <w:rPr>
                <w:rFonts w:asciiTheme="majorHAnsi" w:hAnsiTheme="majorHAnsi" w:cs="Tahoma"/>
                <w:highlight w:val="yellow"/>
              </w:rPr>
              <w:t>[</w:t>
            </w:r>
            <w:r w:rsidRPr="001B4D75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1B4D75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2A2D92">
            <w:pPr>
              <w:numPr>
                <w:ilvl w:val="0"/>
                <w:numId w:val="34"/>
              </w:numPr>
              <w:spacing w:before="120" w:after="120"/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6E74887C" w:rsidR="00DD29C3" w:rsidRPr="001B629E" w:rsidRDefault="002A2D92" w:rsidP="002A2D92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>
              <w:rPr>
                <w:rFonts w:asciiTheme="majorHAnsi" w:hAnsiTheme="majorHAnsi" w:cs="Tahoma"/>
                <w:highlight w:val="yellow"/>
                <w:lang w:val="en-US"/>
              </w:rPr>
              <w:t>-</w:t>
            </w:r>
            <w:r>
              <w:rPr>
                <w:rFonts w:asciiTheme="majorHAnsi" w:hAnsiTheme="majorHAnsi" w:cs="Tahoma"/>
                <w:highlight w:val="yellow"/>
                <w:lang w:val="en-US"/>
              </w:rPr>
              <w:tab/>
            </w:r>
            <w:r w:rsidR="00DD29C3" w:rsidRPr="001B4D75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="00DD29C3"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="00DD29C3" w:rsidRPr="001B4D75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="00DD29C3"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="00DD29C3"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2A2D92">
            <w:pPr>
              <w:numPr>
                <w:ilvl w:val="0"/>
                <w:numId w:val="34"/>
              </w:numPr>
              <w:spacing w:before="120" w:after="120"/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2A2D92">
            <w:pPr>
              <w:numPr>
                <w:ilvl w:val="0"/>
                <w:numId w:val="34"/>
              </w:numPr>
              <w:spacing w:before="120" w:after="120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4D75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1B4D75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1B4D75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2A2D92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2A2D9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2A2D92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2A2D9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2A2D92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2A2D9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6" w:right="1416" w:bottom="1474" w:left="156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53E3" w14:textId="77777777" w:rsidR="00D33FE7" w:rsidRDefault="00D33FE7" w:rsidP="00962258">
      <w:pPr>
        <w:spacing w:after="0" w:line="240" w:lineRule="auto"/>
      </w:pPr>
      <w:r>
        <w:separator/>
      </w:r>
    </w:p>
  </w:endnote>
  <w:endnote w:type="continuationSeparator" w:id="0">
    <w:p w14:paraId="35C6EE98" w14:textId="77777777" w:rsidR="00D33FE7" w:rsidRDefault="00D33FE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DCE69" w14:textId="77777777" w:rsidR="00D33FE7" w:rsidRDefault="00D33FE7" w:rsidP="00962258">
      <w:pPr>
        <w:spacing w:after="0" w:line="240" w:lineRule="auto"/>
      </w:pPr>
      <w:r>
        <w:separator/>
      </w:r>
    </w:p>
  </w:footnote>
  <w:footnote w:type="continuationSeparator" w:id="0">
    <w:p w14:paraId="3ABECC55" w14:textId="77777777" w:rsidR="00D33FE7" w:rsidRDefault="00D33FE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0029CE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926323512" name="Obrázek 19263235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29CE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B4D75"/>
    <w:rsid w:val="001C22B6"/>
    <w:rsid w:val="001D1311"/>
    <w:rsid w:val="00207DF5"/>
    <w:rsid w:val="00216C0D"/>
    <w:rsid w:val="00280E07"/>
    <w:rsid w:val="002A2D92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54D0E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33FE7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9</cp:revision>
  <cp:lastPrinted>2026-07-02T08:37:00Z</cp:lastPrinted>
  <dcterms:created xsi:type="dcterms:W3CDTF">2023-09-13T10:54:00Z</dcterms:created>
  <dcterms:modified xsi:type="dcterms:W3CDTF">2026-07-02T08:37:00Z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